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14b302d" w14:textId="14b302d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4640A8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5B661B">
              <w:rPr>
                <w:rFonts w:ascii="Arial" w:hAnsi="Arial" w:cs="Arial"/>
              </w:rPr>
              <w:t>529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Pr="002B6A05" w:rsidR="00E173E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-</w:t>
            </w:r>
            <w:r w:rsidR="004640A8">
              <w:rPr>
                <w:rFonts w:ascii="Arial" w:hAnsi="Arial" w:cs="Arial"/>
              </w:rPr>
              <w:t>14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9E7CEE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5B661B" w:rsidP="00F65D4C" w:rsidRDefault="005B661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AURIGO j.d.o.o., Sveti Đurđ, Braće Radića 6</w:t>
      </w:r>
      <w:r w:rsidRPr="00B67530">
        <w:rPr>
          <w:rFonts w:ascii="Arial" w:hAnsi="Arial" w:eastAsia="Times New Roman" w:cs="Arial"/>
          <w:sz w:val="24"/>
          <w:szCs w:val="24"/>
          <w:lang w:eastAsia="hr-HR"/>
        </w:rPr>
        <w:t>, OIB:</w:t>
      </w:r>
      <w:r w:rsidRPr="00C574DC">
        <w:rPr>
          <w:rFonts w:ascii="Arial" w:hAnsi="Arial" w:eastAsia="Times New Roman" w:cs="Arial"/>
          <w:sz w:val="24"/>
          <w:szCs w:val="24"/>
          <w:lang w:eastAsia="hr-HR"/>
        </w:rPr>
        <w:t>68047173399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5B661B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5B661B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91699" w:rsidR="00F65D4C" w:rsidP="00502BFD" w:rsidRDefault="00F65D4C">
      <w:pPr>
        <w:numPr>
          <w:ilvl w:val="0"/>
          <w:numId w:val="2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1699">
        <w:rPr>
          <w:rFonts w:ascii="Arial" w:hAnsi="Arial" w:eastAsia="Times New Roman" w:cs="Arial"/>
          <w:sz w:val="24"/>
          <w:szCs w:val="24"/>
          <w:lang w:eastAsia="hr-HR"/>
        </w:rPr>
        <w:t>za</w:t>
      </w:r>
      <w:r w:rsidRPr="00191699" w:rsidR="00502BFD">
        <w:rPr>
          <w:rFonts w:ascii="Arial" w:hAnsi="Arial" w:eastAsia="Times New Roman" w:cs="Arial"/>
          <w:sz w:val="24"/>
          <w:szCs w:val="24"/>
          <w:lang w:eastAsia="hr-HR"/>
        </w:rPr>
        <w:t xml:space="preserve"> predlagatelja</w:t>
      </w:r>
      <w:r w:rsidRPr="0019169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91699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191699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191699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191699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91699" w:rsidR="00191699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191699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2B6A05" w:rsidR="00F65D4C" w:rsidP="00502BFD" w:rsidRDefault="00F65D4C">
      <w:pPr>
        <w:numPr>
          <w:ilvl w:val="0"/>
          <w:numId w:val="2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="00191699">
        <w:rPr>
          <w:rFonts w:ascii="Arial" w:hAnsi="Arial" w:eastAsia="Times New Roman" w:cs="Arial"/>
          <w:sz w:val="24"/>
          <w:szCs w:val="24"/>
          <w:lang w:eastAsia="hr-HR"/>
        </w:rPr>
        <w:t xml:space="preserve">Antun Schmeer, otac </w:t>
      </w:r>
      <w:r w:rsidRPr="002B6A05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="00191699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="00272FD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5B661B">
        <w:rPr>
          <w:rFonts w:ascii="Arial" w:hAnsi="Arial" w:eastAsia="Times New Roman" w:cs="Arial"/>
          <w:sz w:val="24"/>
          <w:szCs w:val="24"/>
          <w:lang w:eastAsia="hr-HR"/>
        </w:rPr>
        <w:t>Dražen</w:t>
      </w:r>
      <w:r w:rsidR="00191699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="005B661B">
        <w:rPr>
          <w:rFonts w:ascii="Arial" w:hAnsi="Arial" w:eastAsia="Times New Roman" w:cs="Arial"/>
          <w:sz w:val="24"/>
          <w:szCs w:val="24"/>
          <w:lang w:eastAsia="hr-HR"/>
        </w:rPr>
        <w:t xml:space="preserve"> Schmeer</w:t>
      </w:r>
      <w:r w:rsidR="00191699">
        <w:rPr>
          <w:rFonts w:ascii="Arial" w:hAnsi="Arial" w:eastAsia="Times New Roman" w:cs="Arial"/>
          <w:sz w:val="24"/>
          <w:szCs w:val="24"/>
          <w:lang w:eastAsia="hr-HR"/>
        </w:rPr>
        <w:t>a, u spis predaje punomoć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91699">
        <w:rPr>
          <w:rFonts w:ascii="Arial" w:hAnsi="Arial" w:eastAsia="Times New Roman" w:cs="Arial"/>
          <w:sz w:val="24"/>
          <w:szCs w:val="24"/>
          <w:lang w:eastAsia="hr-HR"/>
        </w:rPr>
        <w:t>nije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pristupi</w:t>
      </w:r>
      <w:r w:rsidR="00191699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5B661B">
        <w:rPr>
          <w:rFonts w:ascii="Arial" w:hAnsi="Arial" w:eastAsia="Times New Roman" w:cs="Arial"/>
          <w:sz w:val="24"/>
          <w:szCs w:val="24"/>
          <w:lang w:eastAsia="hr-HR"/>
        </w:rPr>
        <w:t>Zagrebačke banke</w:t>
      </w:r>
      <w:r w:rsidR="00D51490">
        <w:rPr>
          <w:rFonts w:ascii="Arial" w:hAnsi="Arial" w:eastAsia="Times New Roman" w:cs="Arial"/>
          <w:sz w:val="24"/>
          <w:szCs w:val="24"/>
          <w:lang w:eastAsia="hr-HR"/>
        </w:rPr>
        <w:t xml:space="preserve"> d.d. </w:t>
      </w:r>
      <w:r w:rsidR="00502BF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9E24A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5B661B">
        <w:rPr>
          <w:rFonts w:ascii="Arial" w:hAnsi="Arial" w:eastAsia="Times New Roman" w:cs="Arial"/>
          <w:sz w:val="24"/>
          <w:szCs w:val="24"/>
          <w:lang w:eastAsia="hr-HR"/>
        </w:rPr>
        <w:t>AURIGO j.d.o.o., Sveti Đurđ, Braće Radića 6</w:t>
      </w:r>
      <w:r w:rsidRPr="00B67530" w:rsidR="005B661B">
        <w:rPr>
          <w:rFonts w:ascii="Arial" w:hAnsi="Arial" w:eastAsia="Times New Roman" w:cs="Arial"/>
          <w:sz w:val="24"/>
          <w:szCs w:val="24"/>
          <w:lang w:eastAsia="hr-HR"/>
        </w:rPr>
        <w:t>, OIB:</w:t>
      </w:r>
      <w:r w:rsidRPr="00C574DC" w:rsidR="005B661B">
        <w:rPr>
          <w:rFonts w:ascii="Arial" w:hAnsi="Arial" w:eastAsia="Times New Roman" w:cs="Arial"/>
          <w:sz w:val="24"/>
          <w:szCs w:val="24"/>
          <w:lang w:eastAsia="hr-HR"/>
        </w:rPr>
        <w:t>68047173399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91699" w:rsidP="00F65D4C" w:rsidRDefault="0019169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Prisutni Antun Schmeer izjavljuje: </w:t>
      </w:r>
    </w:p>
    <w:p w:rsidR="009D0C0B" w:rsidP="00F65D4C" w:rsidRDefault="009D0C0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91699" w:rsidP="00F65D4C" w:rsidRDefault="0019169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 da se dužnik bavio djelatnošću elektromontaže,</w:t>
      </w:r>
    </w:p>
    <w:p w:rsidR="00191699" w:rsidP="00F65D4C" w:rsidRDefault="0019169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 da se djelatnost obavljala zaključno sa prosincem 2020. kada su i svi  radnici otpušteni,</w:t>
      </w:r>
    </w:p>
    <w:p w:rsidR="00191699" w:rsidP="00F65D4C" w:rsidRDefault="0019169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- </w:t>
      </w:r>
      <w:r w:rsidR="009D0C0B">
        <w:rPr>
          <w:rFonts w:ascii="Arial" w:hAnsi="Arial" w:eastAsia="Times New Roman" w:cs="Arial"/>
          <w:sz w:val="24"/>
          <w:szCs w:val="24"/>
          <w:lang w:eastAsia="hr-HR"/>
        </w:rPr>
        <w:t>da je svjestan da postoje razlozi za otvaranje stečajnog postupka budući da je firma propala,</w:t>
      </w:r>
    </w:p>
    <w:p w:rsidR="009D0C0B" w:rsidP="00F65D4C" w:rsidRDefault="009D0C0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 da dužnik u vlasništvu nema nikakve imovine u vidu pokretnina ili nekretnina,</w:t>
      </w:r>
    </w:p>
    <w:p w:rsidR="009D0C0B" w:rsidP="00F65D4C" w:rsidRDefault="009D0C0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>- da postoji tražbina dužnika prema trećoj osobi i to prema jednoj pravnoj osobi u Njemačkoj kojemu je stečajni dužnik obavio elektromontažu i to za naknadu u vrijednosti od 35.000,00 EUR, a vezano uz što je i preko odvjetnika u Njemačkoj pokrenut postupak prisilne naplate, ali je utvrđeno da firma više ne postoji.</w:t>
      </w:r>
    </w:p>
    <w:p w:rsidR="00191699" w:rsidP="00F65D4C" w:rsidRDefault="0019169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D0C0B" w:rsidR="00F65D4C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Zastupnica</w:t>
      </w:r>
      <w:r w:rsidRPr="002B6A05" w:rsidR="00F65D4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po zakonu Republike Hrvatske </w:t>
      </w:r>
      <w:r w:rsidR="009D0C0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izjavljuje da RH ostaje kod prijedloga </w:t>
      </w:r>
      <w:r w:rsidRPr="009D0C0B" w:rsidR="009D0C0B">
        <w:rPr>
          <w:rFonts w:ascii="Arial" w:hAnsi="Arial" w:eastAsia="Times New Roman" w:cs="Arial"/>
          <w:sz w:val="24"/>
          <w:szCs w:val="24"/>
          <w:lang w:eastAsia="hr-HR"/>
        </w:rPr>
        <w:t>za pokretanje stečajnog postupka te p</w:t>
      </w:r>
      <w:r w:rsidRPr="009D0C0B">
        <w:rPr>
          <w:rFonts w:ascii="Arial" w:hAnsi="Arial" w:eastAsia="Times New Roman" w:cs="Arial"/>
          <w:sz w:val="24"/>
          <w:szCs w:val="24"/>
          <w:lang w:eastAsia="hr-HR"/>
        </w:rPr>
        <w:t>redlaže otvaranje stečajnog postupka budući su se ispunili zakonski uvjeti.</w:t>
      </w:r>
    </w:p>
    <w:p w:rsidRPr="009D0C0B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D0C0B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D0C0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9D0C0B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9D0C0B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9D0C0B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9D0C0B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9D0C0B" w:rsidR="009E7CEE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9D0C0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9D0C0B"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9D0C0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D0C0B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9D0C0B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9D0C0B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9D0C0B" w:rsidR="00191699">
        <w:rPr>
          <w:rFonts w:ascii="Arial" w:hAnsi="Arial" w:eastAsia="Times New Roman" w:cs="Arial"/>
          <w:sz w:val="24"/>
          <w:szCs w:val="24"/>
          <w:lang w:eastAsia="hr-HR"/>
        </w:rPr>
        <w:t>75.514,12</w:t>
      </w:r>
      <w:r w:rsidRPr="009D0C0B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2F1D63">
        <w:rPr>
          <w:rFonts w:ascii="Arial" w:hAnsi="Arial" w:eastAsia="Times New Roman" w:cs="Arial"/>
          <w:sz w:val="24"/>
          <w:szCs w:val="24"/>
          <w:lang w:eastAsia="hr-HR"/>
        </w:rPr>
        <w:t xml:space="preserve">Varaždinske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9D0C0B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9D0C0B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94EE8" w:rsidP="00501147" w:rsidRDefault="00C94EE8">
      <w:pPr>
        <w:spacing w:after="0" w:line="240" w:lineRule="auto"/>
      </w:pPr>
      <w:r>
        <w:separator/>
      </w:r>
    </w:p>
  </w:endnote>
  <w:endnote w:type="continuationSeparator" w:id="0">
    <w:p w:rsidR="00C94EE8" w:rsidP="00501147" w:rsidRDefault="00C9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94EE8" w:rsidP="00501147" w:rsidRDefault="00C94EE8">
      <w:pPr>
        <w:spacing w:after="0" w:line="240" w:lineRule="auto"/>
      </w:pPr>
      <w:r>
        <w:separator/>
      </w:r>
    </w:p>
  </w:footnote>
  <w:footnote w:type="continuationSeparator" w:id="0">
    <w:p w:rsidR="00C94EE8" w:rsidP="00501147" w:rsidRDefault="00C94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223D7">
      <w:rPr>
        <w:rFonts w:ascii="Arial" w:hAnsi="Arial" w:cs="Arial"/>
        <w:noProof/>
        <w:sz w:val="24"/>
        <w:szCs w:val="24"/>
      </w:rPr>
      <w:t>Poslovni broj: 10 St-529/2021-14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223D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95EE1"/>
    <w:rsid w:val="000B6F54"/>
    <w:rsid w:val="000C07B1"/>
    <w:rsid w:val="00126B4E"/>
    <w:rsid w:val="00164105"/>
    <w:rsid w:val="00191699"/>
    <w:rsid w:val="00194888"/>
    <w:rsid w:val="001B70EC"/>
    <w:rsid w:val="001C3FC6"/>
    <w:rsid w:val="001D0FC7"/>
    <w:rsid w:val="001D5D3B"/>
    <w:rsid w:val="001F6DF0"/>
    <w:rsid w:val="002144FF"/>
    <w:rsid w:val="002357F3"/>
    <w:rsid w:val="002361B6"/>
    <w:rsid w:val="00237FCE"/>
    <w:rsid w:val="0024268C"/>
    <w:rsid w:val="00272FD2"/>
    <w:rsid w:val="00281C77"/>
    <w:rsid w:val="002941B1"/>
    <w:rsid w:val="002971D6"/>
    <w:rsid w:val="002A735D"/>
    <w:rsid w:val="002B6A05"/>
    <w:rsid w:val="002C5E82"/>
    <w:rsid w:val="002D2FC4"/>
    <w:rsid w:val="002E3DDB"/>
    <w:rsid w:val="002E6979"/>
    <w:rsid w:val="002F1D63"/>
    <w:rsid w:val="002F61DE"/>
    <w:rsid w:val="00340399"/>
    <w:rsid w:val="00341823"/>
    <w:rsid w:val="003422E1"/>
    <w:rsid w:val="00342CFC"/>
    <w:rsid w:val="00343BE3"/>
    <w:rsid w:val="00345212"/>
    <w:rsid w:val="0036443E"/>
    <w:rsid w:val="00367E59"/>
    <w:rsid w:val="00385BF0"/>
    <w:rsid w:val="00394A8C"/>
    <w:rsid w:val="00397AE7"/>
    <w:rsid w:val="003A4477"/>
    <w:rsid w:val="003A6644"/>
    <w:rsid w:val="003B0CA8"/>
    <w:rsid w:val="003E4AD7"/>
    <w:rsid w:val="00427A51"/>
    <w:rsid w:val="00436D58"/>
    <w:rsid w:val="00441B9E"/>
    <w:rsid w:val="00450291"/>
    <w:rsid w:val="004640A8"/>
    <w:rsid w:val="00471CC8"/>
    <w:rsid w:val="00474FC2"/>
    <w:rsid w:val="00484C38"/>
    <w:rsid w:val="0049749B"/>
    <w:rsid w:val="00497D31"/>
    <w:rsid w:val="004A0BD1"/>
    <w:rsid w:val="004E1C60"/>
    <w:rsid w:val="00501147"/>
    <w:rsid w:val="00502BFD"/>
    <w:rsid w:val="00521DEA"/>
    <w:rsid w:val="0055446B"/>
    <w:rsid w:val="00582092"/>
    <w:rsid w:val="00597D2F"/>
    <w:rsid w:val="005B661B"/>
    <w:rsid w:val="005C0B84"/>
    <w:rsid w:val="005D45E6"/>
    <w:rsid w:val="005E1D89"/>
    <w:rsid w:val="005F3F8F"/>
    <w:rsid w:val="005F5DCE"/>
    <w:rsid w:val="005F633B"/>
    <w:rsid w:val="00640FB4"/>
    <w:rsid w:val="00651E9C"/>
    <w:rsid w:val="006577DC"/>
    <w:rsid w:val="00666775"/>
    <w:rsid w:val="00685195"/>
    <w:rsid w:val="0069332A"/>
    <w:rsid w:val="00693926"/>
    <w:rsid w:val="006A0560"/>
    <w:rsid w:val="006D5479"/>
    <w:rsid w:val="00701D1D"/>
    <w:rsid w:val="00702B49"/>
    <w:rsid w:val="007231CA"/>
    <w:rsid w:val="00727664"/>
    <w:rsid w:val="00732BCA"/>
    <w:rsid w:val="00737EA9"/>
    <w:rsid w:val="00741600"/>
    <w:rsid w:val="00757A30"/>
    <w:rsid w:val="007802E2"/>
    <w:rsid w:val="0078776D"/>
    <w:rsid w:val="00797CDD"/>
    <w:rsid w:val="00797FF7"/>
    <w:rsid w:val="007A409A"/>
    <w:rsid w:val="007A5602"/>
    <w:rsid w:val="007D0553"/>
    <w:rsid w:val="007E49A2"/>
    <w:rsid w:val="008223D7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D0C0B"/>
    <w:rsid w:val="009E24AB"/>
    <w:rsid w:val="009E7CEE"/>
    <w:rsid w:val="00A02D48"/>
    <w:rsid w:val="00A31425"/>
    <w:rsid w:val="00A31587"/>
    <w:rsid w:val="00A3382D"/>
    <w:rsid w:val="00A46425"/>
    <w:rsid w:val="00A52BE7"/>
    <w:rsid w:val="00A65DFC"/>
    <w:rsid w:val="00A65E60"/>
    <w:rsid w:val="00A729A1"/>
    <w:rsid w:val="00AA1295"/>
    <w:rsid w:val="00AF28D9"/>
    <w:rsid w:val="00B00B9A"/>
    <w:rsid w:val="00B367DA"/>
    <w:rsid w:val="00B43087"/>
    <w:rsid w:val="00B43741"/>
    <w:rsid w:val="00B545B7"/>
    <w:rsid w:val="00B7696B"/>
    <w:rsid w:val="00B92B86"/>
    <w:rsid w:val="00B96C65"/>
    <w:rsid w:val="00BA36FB"/>
    <w:rsid w:val="00BA4B67"/>
    <w:rsid w:val="00BB521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94EE8"/>
    <w:rsid w:val="00CB0DAC"/>
    <w:rsid w:val="00CC436D"/>
    <w:rsid w:val="00CE3864"/>
    <w:rsid w:val="00CF6122"/>
    <w:rsid w:val="00D228AD"/>
    <w:rsid w:val="00D400B5"/>
    <w:rsid w:val="00D43FE4"/>
    <w:rsid w:val="00D50D29"/>
    <w:rsid w:val="00D51490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25F1A"/>
    <w:rsid w:val="00F35C91"/>
    <w:rsid w:val="00F46F57"/>
    <w:rsid w:val="00F47C70"/>
    <w:rsid w:val="00F47E02"/>
    <w:rsid w:val="00F65D4C"/>
    <w:rsid w:val="00F84A93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223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223D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223D7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223D7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223D7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9. veljače 2022.</izvorni_sadrzaj>
    <derivirana_varijabla naziv="DomainObject.StvarniPocetakDatum_1">9. veljače 2022.</derivirana_varijabla>
  </DomainObject.StvarniPocetakDatum>
  <DomainObject.StvarniZavrsetakDatum>
    <izvorni_sadrzaj>9. veljače 2022.</izvorni_sadrzaj>
    <derivirana_varijabla naziv="DomainObject.StvarniZavrsetakDatum_1">9. veljače 2022.</derivirana_varijabla>
  </DomainObject.StvarniZavrsetakDatum>
  <DomainObject.PlaniraniZavrsetakDatum>
    <izvorni_sadrzaj>9. veljače 2022.</izvorni_sadrzaj>
    <derivirana_varijabla naziv="DomainObject.PlaniraniZavrsetakDatum_1">9. veljače 2022.</derivirana_varijabla>
  </DomainObject.PlaniraniZavrsetakDatum>
  <DomainObject.PlaniraniPocetakDatum>
    <izvorni_sadrzaj>9. veljače 2022.</izvorni_sadrzaj>
    <derivirana_varijabla naziv="DomainObject.PlaniraniPocetakDatum_1">9. veljače 2022.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14:15</izvorni_sadrzaj>
    <derivirana_varijabla naziv="DomainObject.StvarniZavrsetakVrijeme_1">14:15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veljače 2022.</izvorni_sadrzaj>
    <derivirana_varijabla naziv="DomainObject.Zapisnik.DatumKreiranja_1">9.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St-529/2021-14</izvorni_sadrzaj>
    <derivirana_varijabla naziv="DomainObject.Zapisnik.Oznaka_1">St-529/2021-14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2021.</izvorni_sadrzaj>
    <derivirana_varijabla naziv="DomainObject.Predmet.DatumOsnivanja_1">24.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28.9.2021</izvorni_sadrzaj>
    <derivirana_varijabla naziv="DomainObject.Predmet.Opis_1">Prijedlog za otvaranje st. postupka 28.9.2021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St-529/2021</izvorni_sadrzaj>
    <derivirana_varijabla naziv="DomainObject.Predmet.OznakaBroj_1">St-529/2021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AURIGO jednostavno društvo s ograničenom odgovornošću za montažu, trgovinu i usluge</izvorni_sadrzaj>
    <derivirana_varijabla naziv="DomainObject.Predmet.ProtustrankaFormated_1">  AURIGO jednostavno društvo s ograničenom odgovornošću za montažu, trgovinu i usluge</derivirana_varijabla>
  </DomainObject.Predmet.ProtustrankaFormated>
  <DomainObject.Predmet.ProtustrankaFormatedOIB>
    <izvorni_sadrzaj>  AURIGO jednostavno društvo s ograničenom odgovornošću za montažu, trgovinu i usluge, OIB 68047173399</izvorni_sadrzaj>
    <derivirana_varijabla naziv="DomainObject.Predmet.ProtustrankaFormatedOIB_1">  AURIGO jednostavno društvo s ograničenom odgovornošću za montažu, trgovinu i usluge, OIB 68047173399</derivirana_varijabla>
  </DomainObject.Predmet.ProtustrankaFormatedOIB>
  <DomainObject.Predmet.ProtustrankaFormatedWithAdress>
    <izvorni_sadrzaj> AURIGO jednostavno društvo s ograničenom odgovornošću za montažu, trgovinu i usluge, Braće Radića 6, 42230 Sveti Đurđ</izvorni_sadrzaj>
    <derivirana_varijabla naziv="DomainObject.Predmet.ProtustrankaFormatedWithAdress_1"> AURIGO jednostavno društvo s ograničenom odgovornošću za montažu, trgovinu i usluge, Braće Radića 6, 42230 Sveti Đurđ</derivirana_varijabla>
  </DomainObject.Predmet.ProtustrankaFormatedWithAdress>
  <DomainObject.Predmet.ProtustrankaFormatedWithAdressOIB>
    <izvorni_sadrzaj> AURIGO jednostavno društvo s ograničenom odgovornošću za montažu, trgovinu i usluge, OIB 68047173399, Braće Radića 6, 42230 Sveti Đurđ</izvorni_sadrzaj>
    <derivirana_varijabla naziv="DomainObject.Predmet.ProtustrankaFormatedWithAdressOIB_1"> AURIGO jednostavno društvo s ograničenom odgovornošću za montažu, trgovinu i usluge, OIB 68047173399, Braće Radića 6, 42230 Sveti Đurđ</derivirana_varijabla>
  </DomainObject.Predmet.ProtustrankaFormatedWithAdressOIB>
  <DomainObject.Predmet.ProtustrankaWithAdress>
    <izvorni_sadrzaj>AURIGO jednostavno društvo s ograničenom odgovornošću za montažu, trgovinu i usluge Braće Radića 6, 42230 Sveti Đurđ</izvorni_sadrzaj>
    <derivirana_varijabla naziv="DomainObject.Predmet.ProtustrankaWithAdress_1">AURIGO jednostavno društvo s ograničenom odgovornošću za montažu, trgovinu i usluge Braće Radića 6, 42230 Sveti Đurđ</derivirana_varijabla>
  </DomainObject.Predmet.ProtustrankaWithAdress>
  <DomainObject.Predmet.ProtustrankaWithAdressOIB>
    <izvorni_sadrzaj>AURIGO jednostavno društvo s ograničenom odgovornošću za montažu, trgovinu i usluge, OIB 68047173399, Braće Radića 6, 42230 Sveti Đurđ</izvorni_sadrzaj>
    <derivirana_varijabla naziv="DomainObject.Predmet.ProtustrankaWithAdressOIB_1">AURIGO jednostavno društvo s ograničenom odgovornošću za montažu, trgovinu i usluge, OIB 68047173399, Braće Radića 6, 42230 Sveti Đurđ</derivirana_varijabla>
  </DomainObject.Predmet.ProtustrankaWithAdressOIB>
  <DomainObject.Predmet.ProtustrankaNazivFormated>
    <izvorni_sadrzaj>AURIGO jednostavno društvo s ograničenom odgovornošću za montažu, trgovinu i usluge</izvorni_sadrzaj>
    <derivirana_varijabla naziv="DomainObject.Predmet.ProtustrankaNazivFormated_1">AURIGO jednostavno društvo s ograničenom odgovornošću za montažu, trgovinu i usluge</derivirana_varijabla>
  </DomainObject.Predmet.ProtustrankaNazivFormated>
  <DomainObject.Predmet.ProtustrankaNazivFormatedOIB>
    <izvorni_sadrzaj>AURIGO jednostavno društvo s ograničenom odgovornošću za montažu, trgovinu i usluge, OIB 68047173399</izvorni_sadrzaj>
    <derivirana_varijabla naziv="DomainObject.Predmet.ProtustrankaNazivFormatedOIB_1">AURIGO jednostavno društvo s ograničenom odgovornošću za montažu, trgovinu i usluge, OIB 68047173399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Varaždin zastupanog po punomoćniku Županijsko državno odvjetništvo u Varaždinu</izvorni_sadrzaj>
    <derivirana_varijabla naziv="DomainObject.Predmet.StrankaFormated_1">  Ministarstvo financija, Porezna uprava, Područni ured Varaždin zastupanog po punomoćniku Županijsko državno odvjetništvo u Varaždinu</derivirana_varijabla>
  </DomainObject.Predmet.StrankaFormated>
  <DomainObject.Predmet.StrankaFormatedOIB>
    <izvorni_sadrzaj>  Ministarstvo financija, Porezna uprava, Područni ured Varaždin, OIB 18683136487 zastupanog po punomoćniku Županijsko državno odvjetništvo u Varaždinu</izvorni_sadrzaj>
    <derivirana_varijabla naziv="DomainObject.Predmet.StrankaFormatedOIB_1">  Ministarstvo financija, Porezna uprava, Područni ured Varaždin, OIB 18683136487 zastupanog po punomoćniku Županijsko državno odvjetništvo u Varaždinu</derivirana_varijabla>
  </DomainObject.Predmet.StrankaFormatedOIB>
  <DomainObject.Predmet.StrankaFormatedWithAdress>
    <izvorni_sadrzaj> Ministarstvo financija, Porezna uprava, Područni ured Varaždin, Graberje 1, 42000 Varaždin zastupanog po punomoćniku Županijsko državno odvjetništvo u Varaždinu</izvorni_sadrzaj>
    <derivirana_varijabla naziv="DomainObject.Predmet.StrankaFormatedWithAdress_1"> Ministarstvo financija,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Ministarstvo financija, Porezna uprava, Područni ured Varaždin, OIB 18683136487, Graberje 1, 42000 Varaždin zastupanog po punomoćniku Županijsko državno odvjetništvo u Varaždinu</izvorni_sadrzaj>
    <derivirana_varijabla naziv="DomainObject.Predmet.StrankaFormatedWithAdressOIB_1"> Ministarstvo financija,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financija, Porezna uprava, Područni ured Varaždin Graberje 1,42000 Varaždin</izvorni_sadrzaj>
    <derivirana_varijabla naziv="DomainObject.Predmet.StrankaWithAdress_1">Ministarstvo financija, Porezna uprava, Područni ured Varaždin Graberje 1,42000 Varaždin</derivirana_varijabla>
  </DomainObject.Predmet.StrankaWithAdress>
  <DomainObject.Predmet.StrankaWithAdressOIB>
    <izvorni_sadrzaj>Ministarstvo financija, Porezna uprava, Područni ured Varaždin, OIB 18683136487, Graberje 1,42000 Varaždin</izvorni_sadrzaj>
    <derivirana_varijabla naziv="DomainObject.Predmet.StrankaWithAdressOIB_1">Ministarstvo financija, Porezna uprava, Područni ured Varaždin, OIB 18683136487, Graberje 1,42000 Varaždin</derivirana_varijabla>
  </DomainObject.Predmet.StrankaWithAdressOIB>
  <DomainObject.Predmet.StrankaNazivFormated>
    <izvorni_sadrzaj>Ministarstvo financija, Porezna uprava, Područni ured Varaždin</izvorni_sadrzaj>
    <derivirana_varijabla naziv="DomainObject.Predmet.StrankaNazivFormated_1">Ministarstvo financija, Porezna uprava, Područni ured Varaždin</derivirana_varijabla>
  </DomainObject.Predmet.StrankaNazivFormated>
  <DomainObject.Predmet.StrankaNazivFormatedOIB>
    <izvorni_sadrzaj>Ministarstvo financija, Porezna uprava, Područni ured Varaždin, OIB 18683136487</izvorni_sadrzaj>
    <derivirana_varijabla naziv="DomainObject.Predmet.StrankaNazivFormatedOIB_1">Ministarstvo financija,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63476.04</izvorni_sadrzaj>
    <derivirana_varijabla naziv="DomainObject.Predmet.TrenutnaVrijednost_1">63476.04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Ministarstvo financija, Porezna uprava, Područni ured Varaždin zastupanog po punomoćniku Županijsko državno odvjetništvo u Varaždinu</item>
    </izvorni_sadrzaj>
    <derivirana_varijabla naziv="DomainObject.Predmet.StrankaListFormated_1">
      <item>Ministarstvo financija,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Ministarstvo financija, Porezna uprava, Područni ured Varaždin, OIB 18683136487 zastupanog po punomoćniku Županijsko državno odvjetništvo u Varaždinu</item>
    </izvorni_sadrzaj>
    <derivirana_varijabla naziv="DomainObject.Predmet.StrankaListFormatedOIB_1">
      <item>Ministarstvo financija,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financija, Porezna uprava, Područni ured Varaždin, Graberje 1, 42000 Varaždin zastupanog po punomoćniku Županijsko državno odvjetništvo u Varaždinu</item>
    </izvorni_sadrzaj>
    <derivirana_varijabla naziv="DomainObject.Predmet.StrankaListFormatedWithAdress_1">
      <item>Ministarstvo financija,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financija,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Ministarstvo financija,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financija, Porezna uprava, Područni ured Varaždin</item>
    </izvorni_sadrzaj>
    <derivirana_varijabla naziv="DomainObject.Predmet.StrankaListNazivFormated_1">
      <item>Ministarstvo financija, Porezna uprava, Područni ured Varaždin</item>
    </derivirana_varijabla>
  </DomainObject.Predmet.StrankaListNazivFormated>
  <DomainObject.Predmet.StrankaListNazivFormatedOIB>
    <izvorni_sadrzaj>
      <item>Ministarstvo financija, Porezna uprava, Područni ured Varaždin, OIB 18683136487</item>
    </izvorni_sadrzaj>
    <derivirana_varijabla naziv="DomainObject.Predmet.StrankaListNazivFormatedOIB_1">
      <item>Ministarstvo financija, Porezna uprava, Područni ured Varaždin, OIB 18683136487</item>
    </derivirana_varijabla>
  </DomainObject.Predmet.StrankaListNazivFormatedOIB>
  <DomainObject.Predmet.ProtuStrankaListFormated>
    <izvorni_sadrzaj>
      <item>AURIGO jednostavno društvo s ograničenom odgovornošću za montažu, trgovinu i usluge</item>
    </izvorni_sadrzaj>
    <derivirana_varijabla naziv="DomainObject.Predmet.ProtuStrankaListFormated_1">
      <item>AURIGO jednostavno društvo s ograničenom odgovornošću za montažu, trgovinu i usluge</item>
    </derivirana_varijabla>
  </DomainObject.Predmet.ProtuStrankaListFormated>
  <DomainObject.Predmet.ProtuStrankaListFormatedOIB>
    <izvorni_sadrzaj>
      <item>AURIGO jednostavno društvo s ograničenom odgovornošću za montažu, trgovinu i usluge, OIB 68047173399</item>
    </izvorni_sadrzaj>
    <derivirana_varijabla naziv="DomainObject.Predmet.ProtuStrankaListFormatedOIB_1">
      <item>AURIGO jednostavno društvo s ograničenom odgovornošću za montažu, trgovinu i usluge, OIB 68047173399</item>
    </derivirana_varijabla>
  </DomainObject.Predmet.ProtuStrankaListFormatedOIB>
  <DomainObject.Predmet.ProtuStrankaListFormatedWithAdress>
    <izvorni_sadrzaj>
      <item>AURIGO jednostavno društvo s ograničenom odgovornošću za montažu, trgovinu i usluge, Braće Radića 6, 42230 Sveti Đurđ</item>
    </izvorni_sadrzaj>
    <derivirana_varijabla naziv="DomainObject.Predmet.ProtuStrankaListFormatedWithAdress_1">
      <item>AURIGO jednostavno društvo s ograničenom odgovornošću za montažu, trgovinu i usluge, Braće Radića 6, 42230 Sveti Đurđ</item>
    </derivirana_varijabla>
  </DomainObject.Predmet.ProtuStrankaListFormatedWithAdress>
  <DomainObject.Predmet.ProtuStrankaListFormatedWithAdressOIB>
    <izvorni_sadrzaj>
      <item>AURIGO jednostavno društvo s ograničenom odgovornošću za montažu, trgovinu i usluge, OIB 68047173399, Braće Radića 6, 42230 Sveti Đurđ</item>
    </izvorni_sadrzaj>
    <derivirana_varijabla naziv="DomainObject.Predmet.ProtuStrankaListFormatedWithAdressOIB_1">
      <item>AURIGO jednostavno društvo s ograničenom odgovornošću za montažu, trgovinu i usluge, OIB 68047173399, Braće Radića 6, 42230 Sveti Đurđ</item>
    </derivirana_varijabla>
  </DomainObject.Predmet.ProtuStrankaListFormatedWithAdressOIB>
  <DomainObject.Predmet.ProtuStrankaListNazivFormated>
    <izvorni_sadrzaj>
      <item>AURIGO jednostavno društvo s ograničenom odgovornošću za montažu, trgovinu i usluge</item>
    </izvorni_sadrzaj>
    <derivirana_varijabla naziv="DomainObject.Predmet.ProtuStrankaListNazivFormated_1">
      <item>AURIGO jednostavno društvo s ograničenom odgovornošću za montažu, trgovinu i usluge</item>
    </derivirana_varijabla>
  </DomainObject.Predmet.ProtuStrankaListNazivFormated>
  <DomainObject.Predmet.ProtuStrankaListNazivFormatedOIB>
    <izvorni_sadrzaj>
      <item>AURIGO jednostavno društvo s ograničenom odgovornošću za montažu, trgovinu i usluge, OIB 68047173399</item>
    </izvorni_sadrzaj>
    <derivirana_varijabla naziv="DomainObject.Predmet.ProtuStrankaListNazivFormatedOIB_1">
      <item>AURIGO jednostavno društvo s ograničenom odgovornošću za montažu, trgovinu i usluge, OIB 68047173399</item>
    </derivirana_varijabla>
  </DomainObject.Predmet.ProtuStrankaListNazivFormatedOIB>
  <DomainObject.Predmet.OstaliListFormated>
    <izvorni_sadrzaj>
      <item>Županijsko državno odvjetništvo u Varaždinu punomoćnik sudionika u postupku Ministarstvo financija, Porezna uprava, Područni ured Varaždin</item>
      <item>Dražen Schmeer</item>
      <item>Financijska agencija</item>
      <item>Trgovački sud u Varaždinu - Sudski registar</item>
      <item>Zagrebačka banka d.d.</item>
      <item>Policijska postaja Varaždin</item>
    </izvorni_sadrzaj>
    <derivirana_varijabla naziv="DomainObject.Predmet.OstaliListFormated_1">
      <item>Županijsko državno odvjetništvo u Varaždinu punomoćnik sudionika u postupku Ministarstvo financija, Porezna uprava, Područni ured Varaždin</item>
      <item>Dražen Schmeer</item>
      <item>Financijska agencija</item>
      <item>Trgovački sud u Varaždinu - Sudski registar</item>
      <item>Zagrebačka banka d.d.</item>
      <item>Policijska postaja Varaždin</item>
    </derivirana_varijabla>
  </DomainObject.Predmet.OstaliListFormated>
  <DomainObject.Predmet.OstaliListFormatedOIB>
    <izvorni_sadrzaj>
      <item>Županijsko državno odvjetništvo u Varaždinu punomoćnik sudionika u postupku Ministarstvo financija, Porezna uprava, Područni ured Varaždin</item>
      <item>Dražen Schmeer, OIB 86781438672</item>
      <item>Financijska agencija, OIB 85821130368</item>
      <item>Trgovački sud u Varaždinu - Sudski registar, OIB 07397915111</item>
      <item>Zagrebačka banka d.d.</item>
      <item>Policijska postaja Varaždin</item>
    </izvorni_sadrzaj>
    <derivirana_varijabla naziv="DomainObject.Predmet.OstaliListFormatedOIB_1">
      <item>Županijsko državno odvjetništvo u Varaždinu punomoćnik sudionika u postupku Ministarstvo financija, Porezna uprava, Područni ured Varaždin</item>
      <item>Dražen Schmeer, OIB 86781438672</item>
      <item>Financijska agencija, OIB 85821130368</item>
      <item>Trgovački sud u Varaždinu - Sudski registar, OIB 07397915111</item>
      <item>Zagrebačka banka d.d.</item>
      <item>Policijska postaja Varaždin</item>
    </derivirana_varijabla>
  </DomainObject.Predmet.OstaliListFormatedOIB>
  <DomainObject.Predmet.OstaliListFormatedWithAdress>
    <izvorni_sadrzaj>
      <item>Županijsko državno odvjetništvo u Varaždinu, Braće Radića 2, 42000 Varaždin punomoćnik sudionika u postupku Ministarstvo financija, Porezna uprava, Područni ured Varaždin</item>
      <item>Dražen Schmeer, Braće Radića 6, 42230 Sveti Đurđ</item>
      <item>Financijska agencija, Ulica grada Vukovara 70, 10000 Zagreb</item>
      <item>Trgovački sud u Varaždinu - Sudski registar, Braće Radića 2, 42000 Varaždin</item>
      <item>Zagrebačka banka d.d., Trg bana J. Jelačića 10, 10000 Zagreb</item>
      <item>Policijska postaja Varaždin, Augusta Cesarca 18, 42000 Varaždin</item>
    </izvorni_sadrzaj>
    <derivirana_varijabla naziv="DomainObject.Predmet.OstaliListFormatedWithAdress_1">
      <item>Županijsko državno odvjetništvo u Varaždinu, Braće Radića 2, 42000 Varaždin punomoćnik sudionika u postupku Ministarstvo financija, Porezna uprava, Područni ured Varaždin</item>
      <item>Dražen Schmeer, Braće Radića 6, 42230 Sveti Đurđ</item>
      <item>Financijska agencija, Ulica grada Vukovara 70, 10000 Zagreb</item>
      <item>Trgovački sud u Varaždinu - Sudski registar, Braće Radića 2, 42000 Varaždin</item>
      <item>Zagrebačka banka d.d., Trg bana J. Jelačića 10, 10000 Zagreb</item>
      <item>Policijska postaja Varaždin, Augusta Cesarca 18, 42000 Varaždin</item>
    </derivirana_varijabla>
  </DomainObject.Predmet.OstaliListFormatedWithAdress>
  <DomainObject.Predmet.OstaliListFormatedWithAdressOIB>
    <izvorni_sadrzaj>
      <item>Županijsko državno odvjetništvo u Varaždinu, Braće Radića 2, 42000 Varaždin punomoćnik sudionika u postupku Ministarstvo financija, Porezna uprava, Područni ured Varaždin</item>
      <item>Dražen Schmeer, OIB 86781438672, Braće Radića 6, 42230 Sveti Đurđ</item>
      <item>Financijska agencija, OIB 85821130368, Ulica grada Vukovara 70, 10000 Zagreb</item>
      <item>Trgovački sud u Varaždinu - Sudski registar, OIB 07397915111, Braće Radića 2, 42000 Varaždin</item>
      <item>Zagrebačka banka d.d., Trg bana J. Jelačića 10, 10000 Zagreb</item>
      <item>Policijska postaja Varaždin, Augusta Cesarca 18, 42000 Varaždin</item>
    </izvorni_sadrzaj>
    <derivirana_varijabla naziv="DomainObject.Predmet.OstaliListFormatedWithAdressOIB_1">
      <item>Županijsko državno odvjetništvo u Varaždinu, Braće Radića 2, 42000 Varaždin punomoćnik sudionika u postupku Ministarstvo financija, Porezna uprava, Područni ured Varaždin</item>
      <item>Dražen Schmeer, OIB 86781438672, Braće Radića 6, 42230 Sveti Đurđ</item>
      <item>Financijska agencija, OIB 85821130368, Ulica grada Vukovara 70, 10000 Zagreb</item>
      <item>Trgovački sud u Varaždinu - Sudski registar, OIB 07397915111, Braće Radića 2, 42000 Varaždin</item>
      <item>Zagrebačka banka d.d., Trg bana J. Jelačića 10, 10000 Zagreb</item>
      <item>Policijska postaja Varaždin, Augusta Cesarca 18, 42000 Varaždin</item>
    </derivirana_varijabla>
  </DomainObject.Predmet.OstaliListFormatedWithAdressOIB>
  <DomainObject.Predmet.OstaliListNazivFormated>
    <izvorni_sadrzaj>
      <item>Županijsko državno odvjetništvo u Varaždinu</item>
      <item>Dražen Schmeer</item>
      <item>Financijska agencija</item>
      <item>Trgovački sud u Varaždinu - Sudski registar</item>
      <item>Zagrebačka banka d.d.</item>
      <item>Policijska postaja Varaždin</item>
    </izvorni_sadrzaj>
    <derivirana_varijabla naziv="DomainObject.Predmet.OstaliListNazivFormated_1">
      <item>Županijsko državno odvjetništvo u Varaždinu</item>
      <item>Dražen Schmeer</item>
      <item>Financijska agencija</item>
      <item>Trgovački sud u Varaždinu - Sudski registar</item>
      <item>Zagrebačka banka d.d.</item>
      <item>Policijska postaja Varaždin</item>
    </derivirana_varijabla>
  </DomainObject.Predmet.OstaliListNazivFormated>
  <DomainObject.Predmet.OstaliListNazivFormatedOIB>
    <izvorni_sadrzaj>
      <item>Županijsko državno odvjetništvo u Varaždinu</item>
      <item>Dražen Schmeer, OIB 86781438672</item>
      <item>Financijska agencija, OIB 85821130368</item>
      <item>Trgovački sud u Varaždinu - Sudski registar, OIB 07397915111</item>
      <item>Zagrebačka banka d.d.</item>
      <item>Policijska postaja Varaždin</item>
    </izvorni_sadrzaj>
    <derivirana_varijabla naziv="DomainObject.Predmet.OstaliListNazivFormatedOIB_1">
      <item>Županijsko državno odvjetništvo u Varaždinu</item>
      <item>Dražen Schmeer, OIB 86781438672</item>
      <item>Financijska agencija, OIB 85821130368</item>
      <item>Trgovački sud u Varaždinu - Sudski registar, OIB 07397915111</item>
      <item>Zagrebačka banka d.d.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veljače 2022.</izvorni_sadrzaj>
    <derivirana_varijabla naziv="DomainObject.Datum_1">9. veljače 2022.</derivirana_varijabla>
  </DomainObject.Datum>
  <DomainObject.PoslovniBrojDokumenta>
    <izvorni_sadrzaj>St-529/2021-14</izvorni_sadrzaj>
    <derivirana_varijabla naziv="DomainObject.PoslovniBrojDokumenta_1">St-529/2021-14</derivirana_varijabla>
  </DomainObject.PoslovniBrojDokumenta>
  <DomainObject.Predmet.StrankaIDrugi>
    <izvorni_sadrzaj>Ministarstvo financija, Porezna uprava, Područni ured Varaždin</izvorni_sadrzaj>
    <derivirana_varijabla naziv="DomainObject.Predmet.StrankaIDrugi_1">Ministarstvo financija, Porezna uprava, Područni ured Varaždin</derivirana_varijabla>
  </DomainObject.Predmet.StrankaIDrugi>
  <DomainObject.Predmet.ProtustrankaIDrugi>
    <izvorni_sadrzaj>AURIGO jednostavno društvo s ograničenom odgovornošću za montažu, trgovinu i usluge</izvorni_sadrzaj>
    <derivirana_varijabla naziv="DomainObject.Predmet.ProtustrankaIDrugi_1">AURIGO jednostavno društvo s ograničenom odgovornošću za montažu, trgovinu i usluge</derivirana_varijabla>
  </DomainObject.Predmet.ProtustrankaIDrugi>
  <DomainObject.Predmet.StrankaIDrugiAdressOIB>
    <izvorni_sadrzaj>Ministarstvo financija, Porezna uprava, Područni ured Varaždin, OIB 18683136487, Graberje 1, 42000 Varaždin</izvorni_sadrzaj>
    <derivirana_varijabla naziv="DomainObject.Predmet.StrankaIDrugiAdressOIB_1">Ministarstvo financija, Porezna uprava, Područni ured Varaždin, OIB 18683136487, Graberje 1, 42000 Varaždin</derivirana_varijabla>
  </DomainObject.Predmet.StrankaIDrugiAdressOIB>
  <DomainObject.Predmet.ProtustrankaIDrugiAdressOIB>
    <izvorni_sadrzaj>AURIGO jednostavno društvo s ograničenom odgovornošću za montažu, trgovinu i usluge, OIB 68047173399, Braće Radića 6, 42230 Sveti Đurđ</izvorni_sadrzaj>
    <derivirana_varijabla naziv="DomainObject.Predmet.ProtustrankaIDrugiAdressOIB_1">AURIGO jednostavno društvo s ograničenom odgovornošću za montažu, trgovinu i usluge, OIB 68047173399, Braće Radića 6, 42230 Sveti Đurđ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AURIGO jednostavno društvo s ograničenom odgovornošću za montažu, trgovinu i usluge</item>
      <item>Županijsko državno odvjetništvo u Varaždinu</item>
      <item>Dražen Schmeer</item>
      <item>Ministarstvo financija, Porezna uprava, Područni ured Varaždin</item>
      <item>Financijska agencija</item>
      <item>Trgovački sud u Varaždinu - Sudski registar</item>
      <item>Zagrebačka banka d.d.</item>
      <item>Policijska postaja Varaždin</item>
    </izvorni_sadrzaj>
    <derivirana_varijabla naziv="DomainObject.Predmet.SudioniciListNaziv_1">
      <item>AURIGO jednostavno društvo s ograničenom odgovornošću za montažu, trgovinu i usluge</item>
      <item>Županijsko državno odvjetništvo u Varaždinu</item>
      <item>Dražen Schmeer</item>
      <item>Ministarstvo financija, Porezna uprava, Područni ured Varaždin</item>
      <item>Financijska agencija</item>
      <item>Trgovački sud u Varaždinu - Sudski registar</item>
      <item>Zagrebačka banka d.d.</item>
      <item>Policijska postaja Varaždin</item>
    </derivirana_varijabla>
  </DomainObject.Predmet.SudioniciListNaziv>
  <DomainObject.Predmet.SudioniciListAdressOIB>
    <izvorni_sadrzaj>
      <item>AURIGO jednostavno društvo s ograničenom odgovornošću za montažu, trgovinu i usluge, OIB 68047173399, Braće Radića 6,42230 Sveti Đurđ</item>
      <item>Županijsko državno odvjetništvo u Varaždinu, Braće Radića 2,42000 Varaždin</item>
      <item>Dražen Schmeer, OIB 86781438672, Braće Radića 6,42230 Sveti Đurđ</item>
      <item>Ministarstvo financija, Porezna uprava, Područni ured Varaždin, OIB 18683136487, Graberje 1,42000 Varaždin</item>
      <item>Financijska agencija, OIB 85821130368, Ulica grada Vukovara 70,10000 Zagreb</item>
      <item>Trgovački sud u Varaždinu - Sudski registar, OIB 07397915111, Braće Radića 2,42000 Varaždin</item>
      <item>Zagrebačka banka d.d., Trg bana J. Jelačića 10,10000 Zagreb</item>
      <item>Policijska postaja Varaždin, Augusta Cesarca 18,42000 Varaždin</item>
    </izvorni_sadrzaj>
    <derivirana_varijabla naziv="DomainObject.Predmet.SudioniciListAdressOIB_1">
      <item>AURIGO jednostavno društvo s ograničenom odgovornošću za montažu, trgovinu i usluge, OIB 68047173399, Braće Radića 6,42230 Sveti Đurđ</item>
      <item>Županijsko državno odvjetništvo u Varaždinu, Braće Radića 2,42000 Varaždin</item>
      <item>Dražen Schmeer, OIB 86781438672, Braće Radića 6,42230 Sveti Đurđ</item>
      <item>Ministarstvo financija, Porezna uprava, Područni ured Varaždin, OIB 18683136487, Graberje 1,42000 Varaždin</item>
      <item>Financijska agencija, OIB 85821130368, Ulica grada Vukovara 70,10000 Zagreb</item>
      <item>Trgovački sud u Varaždinu - Sudski registar, OIB 07397915111, Braće Radića 2,42000 Varaždin</item>
      <item>Zagrebačka banka d.d., Trg bana J. Jelačića 10,10000 Zagreb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68047173399</item>
      <item>, OIB null</item>
      <item>, OIB 86781438672</item>
      <item>, OIB 18683136487</item>
      <item>, OIB 85821130368</item>
      <item>, OIB 07397915111</item>
      <item>, OIB null</item>
      <item>, OIB null</item>
    </izvorni_sadrzaj>
    <derivirana_varijabla naziv="DomainObject.Predmet.SudioniciListNazivOIB_1">
      <item>, OIB 68047173399</item>
      <item>, OIB null</item>
      <item>, OIB 86781438672</item>
      <item>, OIB 18683136487</item>
      <item>, OIB 85821130368</item>
      <item>, OIB 07397915111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lipnja 2021.</izvorni_sadrzaj>
    <derivirana_varijabla naziv="DomainObject.Predmet.DatumPocetkaProcesa_1">24.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CDA1F-E875-4A6B-B62C-99EA1D16E5A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446</properties:Words>
  <properties:Characters>2400</properties:Characters>
  <properties:Lines>104</properties:Lines>
  <properties:Paragraphs>42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2022-01-14T13:43:00Z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2022-02-09T13:23:00Z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St-529/2021-14 / Zapisnik - Ročište radi rasprave o uvjetima za otvaranje steč. post. (St-529-21-14 Zapisnik od 9.2.22 -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